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8D487" w14:textId="77777777" w:rsidR="006F717C" w:rsidRDefault="006F717C" w:rsidP="006F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TRYLLE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62E2445" w14:textId="77777777" w:rsidR="006F717C" w:rsidRDefault="006F717C" w:rsidP="006F717C">
      <w:pPr>
        <w:pStyle w:val="NoSpacing"/>
        <w:rPr>
          <w:rFonts w:cs="Times New Roman"/>
          <w:szCs w:val="24"/>
        </w:rPr>
      </w:pPr>
    </w:p>
    <w:p w14:paraId="73325430" w14:textId="77777777" w:rsidR="006F717C" w:rsidRDefault="006F717C" w:rsidP="006F717C">
      <w:pPr>
        <w:pStyle w:val="NoSpacing"/>
        <w:rPr>
          <w:rFonts w:cs="Times New Roman"/>
          <w:szCs w:val="24"/>
        </w:rPr>
      </w:pPr>
    </w:p>
    <w:p w14:paraId="6CD4AF91" w14:textId="77777777" w:rsidR="006F717C" w:rsidRDefault="006F717C" w:rsidP="006F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May1434</w:t>
      </w:r>
      <w:r>
        <w:rPr>
          <w:rFonts w:cs="Times New Roman"/>
          <w:szCs w:val="24"/>
        </w:rPr>
        <w:tab/>
        <w:t xml:space="preserve">He had a bequest in the Will of William Randolf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366050E0" w14:textId="77777777" w:rsidR="006F717C" w:rsidRDefault="006F717C" w:rsidP="006F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280B7D50" w14:textId="77777777" w:rsidR="006F717C" w:rsidRDefault="006F717C" w:rsidP="006F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p.45)</w:t>
      </w:r>
    </w:p>
    <w:p w14:paraId="5BD33B08" w14:textId="77777777" w:rsidR="006F717C" w:rsidRDefault="006F717C" w:rsidP="006F717C">
      <w:pPr>
        <w:pStyle w:val="NoSpacing"/>
        <w:rPr>
          <w:rFonts w:cs="Times New Roman"/>
          <w:szCs w:val="24"/>
        </w:rPr>
      </w:pPr>
    </w:p>
    <w:p w14:paraId="518C7AFF" w14:textId="77777777" w:rsidR="006F717C" w:rsidRDefault="006F717C" w:rsidP="006F717C">
      <w:pPr>
        <w:pStyle w:val="NoSpacing"/>
        <w:rPr>
          <w:rFonts w:cs="Times New Roman"/>
          <w:szCs w:val="24"/>
        </w:rPr>
      </w:pPr>
    </w:p>
    <w:p w14:paraId="1557615B" w14:textId="77777777" w:rsidR="006F717C" w:rsidRDefault="006F717C" w:rsidP="006F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5DD3B1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2E032" w14:textId="77777777" w:rsidR="006F717C" w:rsidRDefault="006F717C" w:rsidP="009139A6">
      <w:r>
        <w:separator/>
      </w:r>
    </w:p>
  </w:endnote>
  <w:endnote w:type="continuationSeparator" w:id="0">
    <w:p w14:paraId="35E232A0" w14:textId="77777777" w:rsidR="006F717C" w:rsidRDefault="006F71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D57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8A7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B06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1354D" w14:textId="77777777" w:rsidR="006F717C" w:rsidRDefault="006F717C" w:rsidP="009139A6">
      <w:r>
        <w:separator/>
      </w:r>
    </w:p>
  </w:footnote>
  <w:footnote w:type="continuationSeparator" w:id="0">
    <w:p w14:paraId="1A299DA7" w14:textId="77777777" w:rsidR="006F717C" w:rsidRDefault="006F71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D73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C77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F84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7C"/>
    <w:rsid w:val="000666E0"/>
    <w:rsid w:val="002510B7"/>
    <w:rsid w:val="00270799"/>
    <w:rsid w:val="005C130B"/>
    <w:rsid w:val="006F717C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C6085"/>
  <w15:chartTrackingRefBased/>
  <w15:docId w15:val="{ABC5C93D-21A9-443E-85FD-C24A6054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2024-06-27T19:55:00Z</dcterms:created>
  <dcterms:modified xsi:type="dcterms:W3CDTF">2024-06-27T19:55:00Z</dcterms:modified>
</cp:coreProperties>
</file>